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2D4C4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11091/014-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00781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00781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2D4C4F" w:rsidRPr="002D4C4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2D4C4F" w:rsidRPr="002D4C4F">
          <w:rPr>
            <w:rStyle w:val="aa"/>
          </w:rPr>
          <w:t>440052, г. Пенза, ул. Ново-Тамбовская, д.9;</w:t>
        </w:r>
        <w:r w:rsidR="002D4C4F" w:rsidRPr="002D4C4F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2D4C4F" w:rsidRPr="002D4C4F">
          <w:rPr>
            <w:rStyle w:val="aa"/>
          </w:rPr>
          <w:t xml:space="preserve"> Бактериологическая лаборатория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2D4C4F" w:rsidRPr="002D4C4F">
          <w:rPr>
            <w:u w:val="single"/>
          </w:rPr>
          <w:t xml:space="preserve"> 11091/014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2D4C4F" w:rsidRPr="002D4C4F">
          <w:rPr>
            <w:rStyle w:val="aa"/>
          </w:rPr>
          <w:t xml:space="preserve"> Врач-бактериолог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2D4C4F" w:rsidRPr="002D4C4F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2D4C4F" w:rsidRPr="002D4C4F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0568D" w:rsidRPr="004F614B" w:rsidTr="005C43EF">
        <w:trPr>
          <w:jc w:val="center"/>
        </w:trPr>
        <w:tc>
          <w:tcPr>
            <w:tcW w:w="4678" w:type="dxa"/>
            <w:vAlign w:val="center"/>
          </w:tcPr>
          <w:p w:rsidR="0010568D" w:rsidRPr="004F614B" w:rsidRDefault="0010568D" w:rsidP="0010568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568D" w:rsidRPr="0010568D" w:rsidRDefault="00BF20AB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10568D" w:rsidRPr="0010568D">
        <w:t>- Паспорт секундомера механического СОСпр-2б-2-000;</w:t>
      </w:r>
    </w:p>
    <w:p w:rsidR="00576095" w:rsidRPr="005C43EF" w:rsidRDefault="0010568D" w:rsidP="00AD14A4">
      <w:r w:rsidRPr="0010568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BF20AB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BF20AB" w:rsidP="005859B9">
      <w:fldSimple w:instr=" DOCVARIABLE operac \* MERGEFORMAT ">
        <w:r w:rsidR="002D4C4F" w:rsidRPr="002D4C4F">
          <w:t xml:space="preserve"> Проведение бактериологических исследования, оформление результатов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550CA8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E41ED9" w:rsidP="00FC4076">
            <w:pPr>
              <w:pStyle w:val="a8"/>
            </w:pPr>
            <w:r>
              <w:t>30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E41ED9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E41ED9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27635" w:rsidRPr="00527635">
          <w:rPr>
            <w:bCs/>
          </w:rPr>
          <w:t>-</w:t>
        </w:r>
        <w:r w:rsidR="00527635" w:rsidRPr="0052763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27635">
          <w:t>2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Митяева Ольга Александровна</w:t>
            </w:r>
          </w:p>
        </w:tc>
      </w:tr>
      <w:tr w:rsidR="00AA46ED" w:rsidRPr="0052763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Лукичев Дмитрий Олегович</w:t>
            </w:r>
          </w:p>
        </w:tc>
      </w:tr>
      <w:tr w:rsidR="005C43EF" w:rsidRPr="0052763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35" w:rsidRDefault="00527635" w:rsidP="0076042D">
      <w:pPr>
        <w:pStyle w:val="a9"/>
      </w:pPr>
      <w:r>
        <w:separator/>
      </w:r>
    </w:p>
  </w:endnote>
  <w:endnote w:type="continuationSeparator" w:id="0">
    <w:p w:rsidR="00527635" w:rsidRDefault="005276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2D4C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11091/014-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BF20AB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BF20AB" w:rsidRPr="009E2A4C">
            <w:rPr>
              <w:rStyle w:val="ad"/>
              <w:sz w:val="20"/>
              <w:szCs w:val="20"/>
            </w:rPr>
            <w:fldChar w:fldCharType="separate"/>
          </w:r>
          <w:r w:rsidR="002D4C4F">
            <w:rPr>
              <w:rStyle w:val="ad"/>
              <w:noProof/>
              <w:sz w:val="20"/>
              <w:szCs w:val="20"/>
            </w:rPr>
            <w:t>1</w:t>
          </w:r>
          <w:r w:rsidR="00BF20AB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D4C4F" w:rsidRPr="002D4C4F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35" w:rsidRDefault="00527635" w:rsidP="0076042D">
      <w:pPr>
        <w:pStyle w:val="a9"/>
      </w:pPr>
      <w:r>
        <w:separator/>
      </w:r>
    </w:p>
  </w:footnote>
  <w:footnote w:type="continuationSeparator" w:id="0">
    <w:p w:rsidR="00527635" w:rsidRDefault="005276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11091/014, 11091/014-1А (11091/01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0D7E4D57E0584FE0A56D7E0164A7E14C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4- Н "/>
    <w:docVar w:name="num_form" w:val="2"/>
    <w:docVar w:name="oborud" w:val=" ПЭВМ, Микроскоп, автоклав "/>
    <w:docVar w:name="operac" w:val=" Проведение бактериологических исследования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E37E1D787344AA48DDDC832EB3A12C0"/>
    <w:docVar w:name="rm_id" w:val="136"/>
    <w:docVar w:name="rm_name" w:val=" Врач-бактериолог "/>
    <w:docVar w:name="rm_number" w:val=" 11091/014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Питательные среды "/>
    <w:docVar w:name="version" w:val="51"/>
  </w:docVars>
  <w:rsids>
    <w:rsidRoot w:val="00FC051A"/>
    <w:rsid w:val="00025683"/>
    <w:rsid w:val="00046815"/>
    <w:rsid w:val="0005566C"/>
    <w:rsid w:val="000D1F5B"/>
    <w:rsid w:val="0010568D"/>
    <w:rsid w:val="00110025"/>
    <w:rsid w:val="001429B1"/>
    <w:rsid w:val="001607C8"/>
    <w:rsid w:val="001C608E"/>
    <w:rsid w:val="001F3F33"/>
    <w:rsid w:val="001F4D8D"/>
    <w:rsid w:val="00200781"/>
    <w:rsid w:val="00234932"/>
    <w:rsid w:val="002D4C4F"/>
    <w:rsid w:val="002E55C6"/>
    <w:rsid w:val="00305B2F"/>
    <w:rsid w:val="003259D9"/>
    <w:rsid w:val="003376B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27635"/>
    <w:rsid w:val="00550CA8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0151C"/>
    <w:rsid w:val="00863880"/>
    <w:rsid w:val="00883461"/>
    <w:rsid w:val="008C739D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5237"/>
    <w:rsid w:val="00AF796F"/>
    <w:rsid w:val="00BA5029"/>
    <w:rsid w:val="00BB687C"/>
    <w:rsid w:val="00BC2F3C"/>
    <w:rsid w:val="00BF20AB"/>
    <w:rsid w:val="00BF498E"/>
    <w:rsid w:val="00C02721"/>
    <w:rsid w:val="00C12C11"/>
    <w:rsid w:val="00C3083C"/>
    <w:rsid w:val="00CE0961"/>
    <w:rsid w:val="00CE3307"/>
    <w:rsid w:val="00D648FF"/>
    <w:rsid w:val="00D74283"/>
    <w:rsid w:val="00D76DF8"/>
    <w:rsid w:val="00DB5302"/>
    <w:rsid w:val="00DD6B1F"/>
    <w:rsid w:val="00E124F4"/>
    <w:rsid w:val="00E20A8E"/>
    <w:rsid w:val="00E36337"/>
    <w:rsid w:val="00E41ED9"/>
    <w:rsid w:val="00EB6780"/>
    <w:rsid w:val="00EB72AD"/>
    <w:rsid w:val="00EC37A1"/>
    <w:rsid w:val="00ED7D5C"/>
    <w:rsid w:val="00EE2799"/>
    <w:rsid w:val="00EF3DC4"/>
    <w:rsid w:val="00F17946"/>
    <w:rsid w:val="00F31233"/>
    <w:rsid w:val="00F74CCB"/>
    <w:rsid w:val="00F76072"/>
    <w:rsid w:val="00FB001B"/>
    <w:rsid w:val="00FB1833"/>
    <w:rsid w:val="00FC051A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1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2016-11-24T10:14:00Z</dcterms:created>
  <dcterms:modified xsi:type="dcterms:W3CDTF">2016-11-25T06:21:00Z</dcterms:modified>
</cp:coreProperties>
</file>